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507D5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07143/009-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507D5F" w:rsidRPr="00507D5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507D5F" w:rsidRPr="00507D5F">
          <w:rPr>
            <w:rStyle w:val="aa"/>
          </w:rPr>
          <w:t>440052, г. Пенза, ул. Ново-Тамбовская, д.9;</w:t>
        </w:r>
        <w:r w:rsidR="00507D5F" w:rsidRPr="00507D5F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507D5F" w:rsidRPr="00507D5F">
          <w:rPr>
            <w:rStyle w:val="aa"/>
          </w:rPr>
          <w:t xml:space="preserve"> 3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507D5F" w:rsidRPr="00507D5F">
          <w:rPr>
            <w:u w:val="single"/>
          </w:rPr>
          <w:t xml:space="preserve"> 07143/009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507D5F" w:rsidRPr="00507D5F">
          <w:rPr>
            <w:rStyle w:val="aa"/>
          </w:rPr>
          <w:t xml:space="preserve"> Старшая </w:t>
        </w:r>
        <w:r w:rsidR="00507D5F" w:rsidRPr="00507D5F">
          <w:rPr>
            <w:u w:val="single"/>
          </w:rPr>
          <w:t xml:space="preserve">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507D5F" w:rsidRPr="00507D5F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507D5F" w:rsidRPr="00507D5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027ABE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27ABE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27ABE" w:rsidP="005859B9">
      <w:fldSimple w:instr=" DOCVARIABLE operac \* MERGEFORMAT ">
        <w:r w:rsidR="00507D5F" w:rsidRPr="00507D5F">
          <w:t xml:space="preserve"> Руководство работой младшего и среднего медицинского персонала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71D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A771D1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A771D1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A7248" w:rsidRPr="000A7248">
          <w:rPr>
            <w:bCs/>
          </w:rPr>
          <w:t>-</w:t>
        </w:r>
        <w:r w:rsidR="000A7248" w:rsidRPr="000A7248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A7248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07D5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07143/009-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27AB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27ABE" w:rsidRPr="00310C71">
            <w:rPr>
              <w:rStyle w:val="ad"/>
              <w:sz w:val="20"/>
              <w:szCs w:val="20"/>
            </w:rPr>
            <w:fldChar w:fldCharType="separate"/>
          </w:r>
          <w:r w:rsidR="00507D5F">
            <w:rPr>
              <w:rStyle w:val="ad"/>
              <w:noProof/>
              <w:sz w:val="20"/>
              <w:szCs w:val="20"/>
            </w:rPr>
            <w:t>1</w:t>
          </w:r>
          <w:r w:rsidR="00027AB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07D5F" w:rsidRPr="00507D5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C88C5A0D6DF94CAEAB4409CAE4C23E33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9- ТЖ "/>
    <w:docVar w:name="num_form" w:val="2"/>
    <w:docVar w:name="oborud" w:val=" ПЭВМ "/>
    <w:docVar w:name="operac" w:val=" Руководство работой младшего и среднего медицинского персонала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178CC1AE3E4C989A51F7985D03E643"/>
    <w:docVar w:name="rm_id" w:val="174"/>
    <w:docVar w:name="rm_name" w:val=" Старшая медицинская сестра "/>
    <w:docVar w:name="rm_number" w:val=" 07143/009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27ABE"/>
    <w:rsid w:val="00046815"/>
    <w:rsid w:val="0005566C"/>
    <w:rsid w:val="000A7248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07D5F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03C76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7247"/>
    <w:rsid w:val="009E4111"/>
    <w:rsid w:val="00A12349"/>
    <w:rsid w:val="00A771D1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03C25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57FF3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